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E3F9" w14:textId="2E8D2239" w:rsidR="00D862C7" w:rsidRDefault="00D862C7" w:rsidP="00D862C7">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#114</w:t>
      </w:r>
      <w:r>
        <w:rPr>
          <w:b/>
          <w:i/>
          <w:noProof/>
          <w:sz w:val="28"/>
        </w:rPr>
        <w:tab/>
      </w:r>
      <w:r>
        <w:rPr>
          <w:b/>
          <w:noProof/>
          <w:sz w:val="24"/>
        </w:rPr>
        <w:t>C4-230</w:t>
      </w:r>
      <w:r w:rsidR="001E04BE">
        <w:rPr>
          <w:b/>
          <w:noProof/>
          <w:sz w:val="24"/>
        </w:rPr>
        <w:t>401</w:t>
      </w:r>
    </w:p>
    <w:p w14:paraId="37656E32" w14:textId="2830D1B3" w:rsidR="00D862C7" w:rsidRDefault="00D862C7" w:rsidP="00D862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r>
      <w:r w:rsidR="001E04BE">
        <w:rPr>
          <w:b/>
          <w:noProof/>
          <w:sz w:val="24"/>
        </w:rPr>
        <w:tab/>
        <w:t>revision of C4-230097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622EB82E" w:rsidR="00D862C7" w:rsidRPr="00410371" w:rsidRDefault="004C02F3" w:rsidP="00D34D5C">
            <w:pPr>
              <w:pStyle w:val="CRCoverPage"/>
              <w:spacing w:after="0"/>
              <w:rPr>
                <w:noProof/>
              </w:rPr>
            </w:pPr>
            <w:r>
              <w:rPr>
                <w:b/>
                <w:noProof/>
                <w:sz w:val="28"/>
              </w:rPr>
              <w:t>0137</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7D10491D" w:rsidR="00D862C7" w:rsidRPr="00410371" w:rsidRDefault="001E04BE" w:rsidP="00D34D5C">
            <w:pPr>
              <w:pStyle w:val="CRCoverPage"/>
              <w:spacing w:after="0"/>
              <w:jc w:val="center"/>
              <w:rPr>
                <w:b/>
                <w:noProof/>
              </w:rPr>
            </w:pPr>
            <w:r>
              <w:rPr>
                <w:b/>
                <w:noProof/>
                <w:sz w:val="28"/>
              </w:rPr>
              <w:t>1</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29819D25" w:rsidR="00D862C7" w:rsidRPr="00410371" w:rsidRDefault="00D862C7" w:rsidP="00D34D5C">
            <w:pPr>
              <w:pStyle w:val="CRCoverPage"/>
              <w:spacing w:after="0"/>
              <w:jc w:val="center"/>
              <w:rPr>
                <w:noProof/>
                <w:sz w:val="28"/>
              </w:rPr>
            </w:pPr>
            <w:r>
              <w:rPr>
                <w:b/>
                <w:noProof/>
                <w:sz w:val="28"/>
              </w:rPr>
              <w:t>18.0.0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3B7A9AA6" w:rsidR="00D862C7" w:rsidRDefault="00CA0B54" w:rsidP="00D34D5C">
            <w:pPr>
              <w:pStyle w:val="CRCoverPage"/>
              <w:spacing w:after="0"/>
              <w:ind w:left="100"/>
              <w:rPr>
                <w:noProof/>
              </w:rPr>
            </w:pPr>
            <w:r>
              <w:t>SBIProtoc1</w:t>
            </w:r>
            <w:r w:rsidR="002E3192">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31097ADC" w:rsidR="00D862C7" w:rsidRDefault="004C02F3" w:rsidP="00D34D5C">
            <w:pPr>
              <w:pStyle w:val="CRCoverPage"/>
              <w:spacing w:after="0"/>
              <w:ind w:left="100"/>
              <w:rPr>
                <w:noProof/>
              </w:rPr>
            </w:pPr>
            <w:r>
              <w:t>2023-02-</w:t>
            </w:r>
            <w:r w:rsidR="001E04BE">
              <w:t>1</w:t>
            </w:r>
            <w:r>
              <w:t>7</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59F95BB9" w:rsidR="00D862C7" w:rsidRDefault="002E3192" w:rsidP="00D34D5C">
            <w:pPr>
              <w:pStyle w:val="CRCoverPage"/>
              <w:spacing w:after="0"/>
              <w:ind w:left="100" w:right="-609"/>
              <w:rPr>
                <w:b/>
                <w:noProof/>
              </w:rPr>
            </w:pPr>
            <w:r>
              <w:rPr>
                <w:b/>
                <w:noProof/>
              </w:rPr>
              <w:t>A</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088A7AA8" w:rsidR="00D862C7" w:rsidRDefault="00CA0B54" w:rsidP="00D34D5C">
            <w:pPr>
              <w:pStyle w:val="CRCoverPage"/>
              <w:spacing w:after="0"/>
              <w:ind w:left="100"/>
              <w:rPr>
                <w:noProof/>
              </w:rPr>
            </w:pPr>
            <w:r>
              <w:t>Rel-18</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0457BE15"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8D27866"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04BE"/>
    <w:rsid w:val="001E213E"/>
    <w:rsid w:val="001F0C1D"/>
    <w:rsid w:val="001F1132"/>
    <w:rsid w:val="001F168B"/>
    <w:rsid w:val="00214BB6"/>
    <w:rsid w:val="002347A2"/>
    <w:rsid w:val="002675F0"/>
    <w:rsid w:val="00275A62"/>
    <w:rsid w:val="00296F95"/>
    <w:rsid w:val="002B6339"/>
    <w:rsid w:val="002D57BC"/>
    <w:rsid w:val="002E00EE"/>
    <w:rsid w:val="002E3192"/>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C02F3"/>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862C7"/>
    <w:pPr>
      <w:spacing w:after="120"/>
    </w:pPr>
    <w:rPr>
      <w:rFonts w:ascii="Arial" w:hAnsi="Arial"/>
      <w:lang w:eastAsia="en-US"/>
    </w:rPr>
  </w:style>
  <w:style w:type="character" w:styleId="Hyperlink">
    <w:name w:val="Hyperlink"/>
    <w:rsid w:val="00D86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928</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2023-02-06T14:15:00Z</dcterms:created>
  <dcterms:modified xsi:type="dcterms:W3CDTF">2023-02-17T11:05:00Z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